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C260B" w14:textId="0275CBC4" w:rsidR="00822253" w:rsidRPr="00E94E4F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de-DE"/>
        </w:rPr>
      </w:pPr>
      <w:r w:rsidRPr="00E94E4F">
        <w:rPr>
          <w:b/>
          <w:noProof/>
          <w:color w:val="000000"/>
          <w:sz w:val="24"/>
          <w:lang w:val="de-DE"/>
        </w:rPr>
        <w:t>3GPP TSG RAN</w:t>
      </w:r>
      <w:r w:rsidR="0000406E" w:rsidRPr="00E94E4F">
        <w:rPr>
          <w:b/>
          <w:noProof/>
          <w:color w:val="000000"/>
          <w:sz w:val="24"/>
          <w:lang w:val="de-DE"/>
        </w:rPr>
        <w:t>#9</w:t>
      </w:r>
      <w:r w:rsidR="0060588A">
        <w:rPr>
          <w:b/>
          <w:noProof/>
          <w:color w:val="000000"/>
          <w:sz w:val="24"/>
          <w:lang w:val="de-DE"/>
        </w:rPr>
        <w:t>4</w:t>
      </w:r>
      <w:r w:rsidR="0000406E" w:rsidRPr="00E94E4F">
        <w:rPr>
          <w:b/>
          <w:noProof/>
          <w:color w:val="000000"/>
          <w:sz w:val="24"/>
          <w:lang w:val="de-DE"/>
        </w:rPr>
        <w:t>-e</w:t>
      </w:r>
      <w:r w:rsidRPr="00E94E4F">
        <w:rPr>
          <w:rFonts w:hint="eastAsia"/>
          <w:b/>
          <w:noProof/>
          <w:color w:val="000000"/>
          <w:sz w:val="24"/>
          <w:lang w:val="de-DE"/>
        </w:rPr>
        <w:tab/>
      </w:r>
      <w:r w:rsidR="0000406E" w:rsidRPr="00E94E4F">
        <w:rPr>
          <w:b/>
          <w:noProof/>
          <w:color w:val="000000"/>
          <w:sz w:val="24"/>
          <w:lang w:val="de-DE"/>
        </w:rPr>
        <w:t>RP</w:t>
      </w:r>
      <w:r w:rsidR="00E64D26" w:rsidRPr="00E94E4F">
        <w:rPr>
          <w:b/>
          <w:noProof/>
          <w:color w:val="000000"/>
          <w:sz w:val="24"/>
          <w:lang w:val="de-DE"/>
        </w:rPr>
        <w:t>-</w:t>
      </w:r>
      <w:r w:rsidR="00CF1858" w:rsidRPr="00626B68">
        <w:rPr>
          <w:b/>
          <w:noProof/>
          <w:color w:val="000000"/>
          <w:sz w:val="24"/>
          <w:lang w:val="de-DE"/>
        </w:rPr>
        <w:t>21</w:t>
      </w:r>
      <w:r w:rsidR="00C642C6">
        <w:rPr>
          <w:b/>
          <w:noProof/>
          <w:color w:val="000000"/>
          <w:sz w:val="24"/>
          <w:lang w:val="de-DE"/>
        </w:rPr>
        <w:t>3466</w:t>
      </w:r>
      <w:bookmarkStart w:id="0" w:name="_GoBack"/>
      <w:bookmarkEnd w:id="0"/>
    </w:p>
    <w:p w14:paraId="1ECC5CAC" w14:textId="3C5628D7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 xml:space="preserve">Electronic Meeting, </w:t>
      </w:r>
      <w:r w:rsidR="00437426">
        <w:rPr>
          <w:b/>
          <w:noProof/>
          <w:color w:val="000000"/>
          <w:sz w:val="24"/>
        </w:rPr>
        <w:t>December</w:t>
      </w:r>
      <w:r w:rsidRPr="00822253">
        <w:rPr>
          <w:b/>
          <w:noProof/>
          <w:color w:val="000000"/>
          <w:sz w:val="24"/>
        </w:rPr>
        <w:t xml:space="preserve"> </w:t>
      </w:r>
      <w:r w:rsidR="00437426">
        <w:rPr>
          <w:b/>
          <w:noProof/>
          <w:color w:val="000000"/>
          <w:sz w:val="24"/>
        </w:rPr>
        <w:t>6 – 17, 2021</w:t>
      </w:r>
    </w:p>
    <w:p w14:paraId="210C02E2" w14:textId="77777777"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4D76E1E" w14:textId="17B119B7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ko-KR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B546BC">
        <w:rPr>
          <w:rFonts w:ascii="Arial" w:hAnsi="Arial"/>
          <w:b/>
          <w:lang w:val="en-US" w:eastAsia="zh-CN"/>
        </w:rPr>
        <w:t>Samsung</w:t>
      </w:r>
    </w:p>
    <w:p w14:paraId="37A862D2" w14:textId="0F8C01F3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424123">
        <w:rPr>
          <w:rFonts w:ascii="Arial" w:hAnsi="Arial" w:cs="Arial"/>
          <w:b/>
          <w:lang w:eastAsia="zh-CN"/>
        </w:rPr>
        <w:t>New</w:t>
      </w:r>
      <w:r w:rsidR="00424123" w:rsidRPr="00626B68">
        <w:rPr>
          <w:rFonts w:ascii="Arial" w:hAnsi="Arial" w:cs="Arial"/>
          <w:b/>
          <w:lang w:eastAsia="zh-CN"/>
        </w:rPr>
        <w:t xml:space="preserve"> </w:t>
      </w:r>
      <w:r w:rsidR="00E64D26" w:rsidRPr="00E64D26">
        <w:rPr>
          <w:rFonts w:ascii="Arial" w:hAnsi="Arial" w:cs="Arial"/>
          <w:b/>
          <w:lang w:eastAsia="zh-CN"/>
        </w:rPr>
        <w:t xml:space="preserve">SID on </w:t>
      </w:r>
      <w:r w:rsidR="00437426">
        <w:rPr>
          <w:rFonts w:ascii="Arial" w:hAnsi="Arial" w:cs="Arial"/>
          <w:b/>
          <w:lang w:eastAsia="zh-CN"/>
        </w:rPr>
        <w:t>Evolution of D</w:t>
      </w:r>
      <w:r w:rsidR="00E64D26" w:rsidRPr="00E64D26">
        <w:rPr>
          <w:rFonts w:ascii="Arial" w:hAnsi="Arial" w:cs="Arial"/>
          <w:b/>
          <w:lang w:eastAsia="zh-CN"/>
        </w:rPr>
        <w:t xml:space="preserve">uplex </w:t>
      </w:r>
      <w:r w:rsidR="00437426">
        <w:rPr>
          <w:rFonts w:ascii="Arial" w:hAnsi="Arial" w:cs="Arial"/>
          <w:b/>
          <w:lang w:eastAsia="zh-CN"/>
        </w:rPr>
        <w:t>Operation</w:t>
      </w:r>
    </w:p>
    <w:p w14:paraId="51E3D7AC" w14:textId="0AB6886E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highlight w:val="yellow"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</w:r>
      <w:r w:rsidR="00C04EEC" w:rsidRPr="006E5DD5">
        <w:rPr>
          <w:rFonts w:ascii="Arial" w:hAnsi="Arial"/>
          <w:b/>
          <w:lang w:eastAsia="zh-CN"/>
        </w:rPr>
        <w:t>Approval</w:t>
      </w:r>
    </w:p>
    <w:p w14:paraId="2CD5C2F8" w14:textId="54C1F055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ko-KR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437426">
        <w:rPr>
          <w:rFonts w:ascii="Arial" w:hAnsi="Arial"/>
          <w:b/>
          <w:lang w:eastAsia="zh-CN"/>
        </w:rPr>
        <w:t>8A.1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3F1EA49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>Evolution of Duplex Operation</w:t>
      </w:r>
    </w:p>
    <w:p w14:paraId="39267219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</w:p>
    <w:p w14:paraId="12F3FD4E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77777777"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14:paraId="43C5FCD9" w14:textId="77777777"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1D81E1C2" w14:textId="77777777" w:rsidR="007B1292" w:rsidRPr="00DF2721" w:rsidRDefault="007B1292" w:rsidP="002212C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47351DC3" w:rsidR="00347716" w:rsidRDefault="00347716" w:rsidP="00B72E9E">
      <w:pPr>
        <w:jc w:val="both"/>
      </w:pPr>
      <w:r>
        <w:t xml:space="preserve">TDD is widely used in commercial NR deployments. In TDD, the time domain resource is split between downlink and uplink. Allocation of a limited time duration for the uplink in TDD would result in reduced coverage and increased latency.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3354B9C8" w:rsidR="00347716" w:rsidRPr="0067356A" w:rsidRDefault="00347716" w:rsidP="00B72E9E">
      <w:pPr>
        <w:jc w:val="both"/>
        <w:rPr>
          <w:lang w:val="en-US"/>
        </w:rPr>
      </w:pPr>
      <w:r>
        <w:t xml:space="preserve">The NR TDD allows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>between the networks of different operators to enable the dynamic/flexible TDD in commercial networks.</w:t>
      </w:r>
      <w:r w:rsidR="00234C08">
        <w:t xml:space="preserve"> The inter-operator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T</w:t>
      </w:r>
      <w:r w:rsidR="00234C08" w:rsidRPr="00234C08">
        <w:t>he main problem not addressed in the previous releases is gNB-to-gNB CLI.</w:t>
      </w:r>
    </w:p>
    <w:p w14:paraId="72F0C31C" w14:textId="2B519E12" w:rsidR="00347716" w:rsidRDefault="00347716" w:rsidP="00B72E9E">
      <w:pPr>
        <w:jc w:val="both"/>
        <w:rPr>
          <w:lang w:val="en-CA" w:eastAsia="zh-CN"/>
        </w:rPr>
      </w:pPr>
      <w:r>
        <w:t>This study aims to identify the feasibility and solutions of duplex evolution in the areas outlined above to provide enhanced 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</w:p>
    <w:p w14:paraId="26E7B330" w14:textId="77777777" w:rsidR="00E46FEF" w:rsidRDefault="00E46FEF" w:rsidP="00B72E9E">
      <w:pPr>
        <w:jc w:val="both"/>
        <w:rPr>
          <w:rFonts w:eastAsia="맑은 고딕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 xml:space="preserve">Duplex enhancement at </w:t>
      </w:r>
      <w:r w:rsidR="007C3B06">
        <w:rPr>
          <w:rFonts w:eastAsia="맑은 고딕"/>
          <w:bCs/>
          <w:lang w:eastAsia="ko-KR"/>
        </w:rPr>
        <w:t xml:space="preserve">the gNB </w:t>
      </w:r>
      <w:r w:rsidRPr="00DE0AB8">
        <w:rPr>
          <w:rFonts w:eastAsia="맑은 고딕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>Half duplex</w:t>
      </w:r>
      <w:r w:rsidR="00484A7E" w:rsidRPr="00DE0AB8">
        <w:rPr>
          <w:rFonts w:eastAsia="맑은 고딕"/>
          <w:bCs/>
          <w:lang w:eastAsia="ko-KR"/>
        </w:rPr>
        <w:t xml:space="preserve"> operation at</w:t>
      </w:r>
      <w:r w:rsidRPr="00DE0AB8">
        <w:rPr>
          <w:rFonts w:eastAsia="맑은 고딕"/>
          <w:bCs/>
          <w:lang w:eastAsia="ko-KR"/>
        </w:rPr>
        <w:t xml:space="preserve"> </w:t>
      </w:r>
      <w:r w:rsidR="007C3B06">
        <w:rPr>
          <w:rFonts w:eastAsia="맑은 고딕"/>
          <w:bCs/>
          <w:lang w:eastAsia="ko-KR"/>
        </w:rPr>
        <w:t xml:space="preserve">the </w:t>
      </w:r>
      <w:r w:rsidRPr="00DE0AB8">
        <w:rPr>
          <w:rFonts w:eastAsia="맑은 고딕"/>
          <w:bCs/>
          <w:lang w:eastAsia="ko-KR"/>
        </w:rPr>
        <w:t>UE</w:t>
      </w:r>
      <w:r w:rsidR="00484A7E" w:rsidRPr="00DE0AB8">
        <w:rPr>
          <w:rFonts w:eastAsia="맑은 고딕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28327DEC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and use cases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64588F83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Study </w:t>
      </w:r>
      <w:r w:rsidR="00747BFF">
        <w:rPr>
          <w:rFonts w:eastAsia="맑은 고딕"/>
          <w:lang w:val="en-US" w:eastAsia="ko-KR"/>
        </w:rPr>
        <w:t xml:space="preserve">the </w:t>
      </w:r>
      <w:r w:rsidR="00A576C0">
        <w:rPr>
          <w:rFonts w:eastAsia="맑은 고딕"/>
          <w:lang w:val="en-US" w:eastAsia="ko-KR"/>
        </w:rPr>
        <w:t xml:space="preserve">subband </w:t>
      </w:r>
      <w:r>
        <w:rPr>
          <w:rFonts w:eastAsia="맑은 고딕"/>
          <w:lang w:val="en-US" w:eastAsia="ko-KR"/>
        </w:rPr>
        <w:t xml:space="preserve">non-overlapping full duplex and </w:t>
      </w:r>
      <w:r w:rsidR="0047732F">
        <w:rPr>
          <w:rFonts w:eastAsia="맑은 고딕"/>
          <w:lang w:val="en-US" w:eastAsia="ko-KR"/>
        </w:rPr>
        <w:t xml:space="preserve">potential </w:t>
      </w:r>
      <w:r w:rsidR="00747BFF">
        <w:rPr>
          <w:rFonts w:eastAsia="맑은 고딕"/>
          <w:lang w:val="en-US" w:eastAsia="ko-KR"/>
        </w:rPr>
        <w:t xml:space="preserve">enhancements on </w:t>
      </w:r>
      <w:r w:rsidR="00747BFF" w:rsidRPr="00DE0AB8">
        <w:rPr>
          <w:rFonts w:eastAsia="맑은 고딕"/>
          <w:bCs/>
          <w:lang w:eastAsia="ko-KR"/>
        </w:rPr>
        <w:t>dynamic/flexible TDD</w:t>
      </w:r>
      <w:r w:rsidR="00874C6C">
        <w:rPr>
          <w:rFonts w:eastAsia="맑은 고딕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Identify possible schemes and evaluate their </w:t>
      </w:r>
      <w:r w:rsidR="00AC4559">
        <w:rPr>
          <w:rFonts w:eastAsia="맑은 고딕"/>
          <w:bCs/>
          <w:lang w:eastAsia="ko-KR"/>
        </w:rPr>
        <w:t xml:space="preserve">feasibility and </w:t>
      </w:r>
      <w:r w:rsidR="00363C5E" w:rsidRPr="00621560">
        <w:rPr>
          <w:rFonts w:eastAsia="맑은 고딕"/>
          <w:bCs/>
          <w:lang w:eastAsia="ko-KR"/>
        </w:rPr>
        <w:t>performance</w:t>
      </w:r>
      <w:r w:rsidRPr="00621560">
        <w:rPr>
          <w:rFonts w:eastAsia="맑은 고딕"/>
          <w:bCs/>
          <w:lang w:eastAsia="ko-KR"/>
        </w:rPr>
        <w:t>s</w:t>
      </w:r>
      <w:r w:rsidR="00363C5E" w:rsidRPr="00621560">
        <w:rPr>
          <w:rFonts w:eastAsia="맑은 고딕"/>
          <w:bCs/>
          <w:lang w:eastAsia="ko-KR"/>
        </w:rPr>
        <w:t xml:space="preserve"> </w:t>
      </w:r>
      <w:r w:rsidR="004C79B0" w:rsidRPr="00621560">
        <w:rPr>
          <w:rFonts w:eastAsia="맑은 고딕"/>
          <w:bCs/>
          <w:lang w:eastAsia="ko-KR"/>
        </w:rPr>
        <w:t>(RAN1)</w:t>
      </w:r>
      <w:r w:rsidR="00874C6C">
        <w:rPr>
          <w:rFonts w:eastAsia="맑은 고딕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inter-gNB and inter-UE CLI </w:t>
      </w:r>
      <w:r w:rsidR="0047732F">
        <w:rPr>
          <w:rFonts w:eastAsia="맑은 고딕"/>
          <w:bCs/>
          <w:lang w:eastAsia="ko-KR"/>
        </w:rPr>
        <w:t xml:space="preserve">handling </w:t>
      </w:r>
      <w:r w:rsidRPr="00621560">
        <w:rPr>
          <w:rFonts w:eastAsia="맑은 고딕"/>
          <w:bCs/>
          <w:lang w:eastAsia="ko-KR"/>
        </w:rPr>
        <w:t>and ide</w:t>
      </w:r>
      <w:r w:rsidR="00747BFF" w:rsidRPr="00621560">
        <w:rPr>
          <w:rFonts w:eastAsia="맑은 고딕"/>
          <w:bCs/>
          <w:lang w:eastAsia="ko-KR"/>
        </w:rPr>
        <w:t>ntify solutions to manage them (</w:t>
      </w:r>
      <w:r w:rsidRPr="00621560">
        <w:rPr>
          <w:rFonts w:eastAsia="맑은 고딕"/>
          <w:bCs/>
          <w:lang w:eastAsia="ko-KR"/>
        </w:rPr>
        <w:t>RAN1</w:t>
      </w:r>
      <w:r w:rsidR="00874C6C">
        <w:rPr>
          <w:rFonts w:eastAsia="맑은 고딕"/>
          <w:bCs/>
          <w:lang w:eastAsia="ko-KR"/>
        </w:rPr>
        <w:t xml:space="preserve">). </w:t>
      </w:r>
    </w:p>
    <w:p w14:paraId="628EC63D" w14:textId="34868D00" w:rsidR="00735ACD" w:rsidRDefault="00874C6C" w:rsidP="0067356A">
      <w:pPr>
        <w:pStyle w:val="af4"/>
        <w:numPr>
          <w:ilvl w:val="1"/>
          <w:numId w:val="34"/>
        </w:numPr>
        <w:jc w:val="both"/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Study their impacts on inter-gNB interfaces if needed (</w:t>
      </w:r>
      <w:r w:rsidR="001E29C8" w:rsidRPr="00621560">
        <w:rPr>
          <w:rFonts w:eastAsia="맑은 고딕"/>
          <w:bCs/>
          <w:lang w:eastAsia="ko-KR"/>
        </w:rPr>
        <w:t>RAN3</w:t>
      </w:r>
      <w:r w:rsidR="00747BFF" w:rsidRPr="00621560">
        <w:rPr>
          <w:rFonts w:eastAsia="맑은 고딕"/>
          <w:bCs/>
          <w:lang w:eastAsia="ko-KR"/>
        </w:rPr>
        <w:t>)</w:t>
      </w:r>
      <w:r w:rsidR="00735ACD" w:rsidRPr="00621560">
        <w:rPr>
          <w:rFonts w:eastAsia="맑은 고딕"/>
          <w:bCs/>
          <w:lang w:eastAsia="ko-KR"/>
        </w:rPr>
        <w:t>.</w:t>
      </w:r>
    </w:p>
    <w:p w14:paraId="5E3F9A88" w14:textId="767C8CD5" w:rsidR="009B7365" w:rsidRPr="00621560" w:rsidRDefault="009B7365" w:rsidP="0067356A">
      <w:pPr>
        <w:pStyle w:val="af4"/>
        <w:numPr>
          <w:ilvl w:val="1"/>
          <w:numId w:val="34"/>
        </w:numPr>
        <w:jc w:val="both"/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 xml:space="preserve">Consider </w:t>
      </w:r>
      <w:r w:rsidRPr="009B7365">
        <w:rPr>
          <w:rFonts w:eastAsia="맑은 고딕"/>
          <w:bCs/>
          <w:lang w:eastAsia="ko-KR"/>
        </w:rPr>
        <w:t>intra-subband CLI and inter-subband CLI</w:t>
      </w:r>
      <w:r w:rsidR="00D91772">
        <w:rPr>
          <w:rFonts w:eastAsia="맑은 고딕"/>
          <w:bCs/>
          <w:lang w:eastAsia="ko-KR"/>
        </w:rPr>
        <w:t xml:space="preserve"> in case of the </w:t>
      </w:r>
      <w:r w:rsidR="00D91772">
        <w:rPr>
          <w:rFonts w:eastAsia="맑은 고딕"/>
          <w:lang w:val="en-US" w:eastAsia="ko-KR"/>
        </w:rPr>
        <w:t>subband non-overlapping full duplex</w:t>
      </w:r>
      <w:r w:rsidR="00874C6C">
        <w:rPr>
          <w:rFonts w:eastAsia="맑은 고딕"/>
          <w:bCs/>
          <w:lang w:eastAsia="ko-KR"/>
        </w:rPr>
        <w:t>.</w:t>
      </w:r>
    </w:p>
    <w:p w14:paraId="1A5805C7" w14:textId="7D99F70D" w:rsidR="00735ACD" w:rsidRPr="00621560" w:rsidRDefault="00735ACD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lastRenderedPageBreak/>
        <w:t xml:space="preserve">Study </w:t>
      </w:r>
      <w:r w:rsidR="009A0ABD">
        <w:rPr>
          <w:rFonts w:eastAsia="맑은 고딕"/>
          <w:bCs/>
          <w:lang w:eastAsia="ko-KR"/>
        </w:rPr>
        <w:t xml:space="preserve">the </w:t>
      </w:r>
      <w:r w:rsidRPr="00621560">
        <w:rPr>
          <w:rFonts w:eastAsia="맑은 고딕"/>
          <w:bCs/>
          <w:lang w:eastAsia="ko-KR"/>
        </w:rPr>
        <w:t xml:space="preserve">performance of </w:t>
      </w:r>
      <w:r w:rsidR="009A0ABD">
        <w:rPr>
          <w:rFonts w:eastAsia="맑은 고딕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맑은 고딕"/>
          <w:bCs/>
          <w:lang w:eastAsia="ko-KR"/>
        </w:rPr>
        <w:t>co-channel and adjacent</w:t>
      </w:r>
      <w:r w:rsidR="009A0ABD">
        <w:rPr>
          <w:rFonts w:eastAsia="맑은 고딕"/>
          <w:bCs/>
          <w:lang w:eastAsia="ko-KR"/>
        </w:rPr>
        <w:t xml:space="preserve"> </w:t>
      </w:r>
      <w:r w:rsidRPr="00621560">
        <w:rPr>
          <w:rFonts w:eastAsia="맑은 고딕"/>
          <w:bCs/>
          <w:lang w:eastAsia="ko-KR"/>
        </w:rPr>
        <w:t>channel</w:t>
      </w:r>
      <w:r w:rsidR="009A0ABD">
        <w:rPr>
          <w:rFonts w:eastAsia="맑은 고딕"/>
          <w:bCs/>
          <w:lang w:eastAsia="ko-KR"/>
        </w:rPr>
        <w:t xml:space="preserve">s </w:t>
      </w:r>
      <w:r w:rsidR="00747BFF" w:rsidRPr="00621560">
        <w:rPr>
          <w:rFonts w:eastAsia="맑은 고딕"/>
          <w:bCs/>
          <w:lang w:eastAsia="ko-KR"/>
        </w:rPr>
        <w:t>(RAN1)</w:t>
      </w:r>
      <w:r w:rsidRPr="00621560">
        <w:rPr>
          <w:rFonts w:eastAsia="맑은 고딕"/>
          <w:bCs/>
          <w:lang w:eastAsia="ko-KR"/>
        </w:rPr>
        <w:t>.</w:t>
      </w:r>
    </w:p>
    <w:p w14:paraId="3DE2612F" w14:textId="16A79AAC" w:rsidR="00735ACD" w:rsidRPr="00621560" w:rsidRDefault="00735ACD" w:rsidP="009B7365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</w:t>
      </w:r>
      <w:r w:rsidR="00AD4F4F" w:rsidRPr="00621560">
        <w:rPr>
          <w:rFonts w:eastAsia="맑은 고딕"/>
          <w:bCs/>
          <w:lang w:eastAsia="ko-KR"/>
        </w:rPr>
        <w:t xml:space="preserve">the impact on </w:t>
      </w:r>
      <w:r w:rsidRPr="00621560">
        <w:rPr>
          <w:rFonts w:eastAsia="맑은 고딕"/>
          <w:bCs/>
          <w:lang w:eastAsia="ko-KR"/>
        </w:rPr>
        <w:t>RF requirements considering the self-interference</w:t>
      </w:r>
      <w:r w:rsidR="009B7365">
        <w:rPr>
          <w:rFonts w:eastAsia="맑은 고딕"/>
          <w:bCs/>
          <w:lang w:eastAsia="ko-KR"/>
        </w:rPr>
        <w:t xml:space="preserve">, </w:t>
      </w:r>
      <w:r w:rsidR="009B7365" w:rsidRPr="009B7365">
        <w:rPr>
          <w:rFonts w:eastAsia="맑은 고딕"/>
          <w:bCs/>
          <w:lang w:eastAsia="ko-KR"/>
        </w:rPr>
        <w:t>the inter-subband CLI</w:t>
      </w:r>
      <w:r w:rsidR="009B7365">
        <w:rPr>
          <w:rFonts w:eastAsia="맑은 고딕"/>
          <w:bCs/>
          <w:lang w:eastAsia="ko-KR"/>
        </w:rPr>
        <w:t>,</w:t>
      </w:r>
      <w:r w:rsidRPr="00621560">
        <w:rPr>
          <w:rFonts w:eastAsia="맑은 고딕"/>
          <w:bCs/>
          <w:lang w:eastAsia="ko-KR"/>
        </w:rPr>
        <w:t xml:space="preserve"> and the inter-operator CLI at gNB and </w:t>
      </w:r>
      <w:r w:rsidR="00FF69EC">
        <w:rPr>
          <w:rFonts w:eastAsia="맑은 고딕"/>
          <w:bCs/>
          <w:lang w:eastAsia="ko-KR"/>
        </w:rPr>
        <w:t xml:space="preserve">the inter-subband CLI and </w:t>
      </w:r>
      <w:r w:rsidR="00363C5E" w:rsidRPr="00621560">
        <w:rPr>
          <w:rFonts w:eastAsia="맑은 고딕"/>
          <w:bCs/>
          <w:lang w:eastAsia="ko-KR"/>
        </w:rPr>
        <w:t xml:space="preserve">inter-operator CLI at </w:t>
      </w:r>
      <w:r w:rsidRPr="00621560">
        <w:rPr>
          <w:rFonts w:eastAsia="맑은 고딕"/>
          <w:bCs/>
          <w:lang w:eastAsia="ko-KR"/>
        </w:rPr>
        <w:t xml:space="preserve">UE </w:t>
      </w:r>
      <w:r w:rsidR="00621560">
        <w:rPr>
          <w:rFonts w:eastAsia="맑은 고딕"/>
          <w:bCs/>
          <w:lang w:eastAsia="ko-KR"/>
        </w:rPr>
        <w:t>(RAN4)</w:t>
      </w:r>
      <w:r w:rsidRPr="00621560">
        <w:rPr>
          <w:rFonts w:eastAsia="맑은 고딕"/>
          <w:bCs/>
          <w:lang w:eastAsia="ko-KR"/>
        </w:rPr>
        <w:t>.</w:t>
      </w:r>
    </w:p>
    <w:p w14:paraId="6F4592C5" w14:textId="36E57028" w:rsidR="00621560" w:rsidRDefault="00735ACD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</w:t>
      </w:r>
      <w:r w:rsidR="00AD4F4F" w:rsidRPr="00621560">
        <w:rPr>
          <w:rFonts w:eastAsia="맑은 고딕"/>
          <w:bCs/>
          <w:lang w:eastAsia="ko-KR"/>
        </w:rPr>
        <w:t xml:space="preserve">the impact on </w:t>
      </w:r>
      <w:r w:rsidRPr="00621560">
        <w:rPr>
          <w:rFonts w:eastAsia="맑은 고딕"/>
          <w:bCs/>
          <w:lang w:eastAsia="ko-KR"/>
        </w:rPr>
        <w:t xml:space="preserve">RF requirements </w:t>
      </w:r>
      <w:r w:rsidR="00AD4F4F" w:rsidRPr="00621560">
        <w:rPr>
          <w:rFonts w:eastAsia="맑은 고딕"/>
          <w:bCs/>
          <w:lang w:eastAsia="ko-KR"/>
        </w:rPr>
        <w:t xml:space="preserve">considering </w:t>
      </w:r>
      <w:r w:rsidRPr="00621560">
        <w:rPr>
          <w:rFonts w:eastAsia="맑은 고딕"/>
          <w:bCs/>
          <w:lang w:eastAsia="ko-KR"/>
        </w:rPr>
        <w:t xml:space="preserve">adjacent-channel co-existence </w:t>
      </w:r>
      <w:r w:rsidR="00621560">
        <w:rPr>
          <w:rFonts w:eastAsia="맑은 고딕"/>
          <w:bCs/>
          <w:lang w:eastAsia="ko-KR"/>
        </w:rPr>
        <w:t>with the legacy operation (RAN4)</w:t>
      </w:r>
      <w:r w:rsidRPr="00621560">
        <w:rPr>
          <w:rFonts w:eastAsia="맑은 고딕"/>
          <w:bCs/>
          <w:lang w:eastAsia="ko-KR"/>
        </w:rPr>
        <w:t>.</w:t>
      </w:r>
      <w:r w:rsidR="00621560">
        <w:rPr>
          <w:rFonts w:eastAsia="맑은 고딕"/>
          <w:bCs/>
          <w:lang w:eastAsia="ko-KR"/>
        </w:rPr>
        <w:t xml:space="preserve"> </w:t>
      </w:r>
    </w:p>
    <w:p w14:paraId="6683E824" w14:textId="4A9C18E6" w:rsidR="003F7A45" w:rsidRPr="006C3E79" w:rsidRDefault="00735ACD" w:rsidP="0067356A">
      <w:pPr>
        <w:pStyle w:val="af4"/>
        <w:numPr>
          <w:ilvl w:val="0"/>
          <w:numId w:val="36"/>
        </w:numPr>
        <w:jc w:val="both"/>
        <w:rPr>
          <w:rFonts w:eastAsia="맑은 고딕"/>
          <w:bCs/>
          <w:lang w:eastAsia="ko-KR"/>
        </w:rPr>
      </w:pPr>
      <w:r w:rsidRPr="006C3E79">
        <w:rPr>
          <w:rFonts w:eastAsia="맑은 고딕"/>
          <w:bCs/>
          <w:lang w:eastAsia="ko-KR"/>
        </w:rPr>
        <w:t xml:space="preserve">RAN4 should </w:t>
      </w:r>
      <w:r w:rsidR="003F7A45" w:rsidRPr="00F02B62">
        <w:rPr>
          <w:rFonts w:eastAsia="맑은 고딕"/>
          <w:bCs/>
          <w:lang w:eastAsia="ko-KR"/>
        </w:rPr>
        <w:t xml:space="preserve">be involved early </w:t>
      </w:r>
      <w:r w:rsidRPr="009A0ABD">
        <w:rPr>
          <w:rFonts w:eastAsia="맑은 고딕"/>
          <w:bCs/>
          <w:lang w:eastAsia="ko-KR"/>
        </w:rPr>
        <w:t>to provide necessary information to RAN1 as needed</w:t>
      </w:r>
      <w:r w:rsidR="003F7A45" w:rsidRPr="006C3E79">
        <w:rPr>
          <w:rFonts w:eastAsia="맑은 고딕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Pr="006C3E79">
        <w:rPr>
          <w:rFonts w:eastAsia="맑은 고딕"/>
          <w:bCs/>
          <w:lang w:eastAsia="ko-KR"/>
        </w:rPr>
        <w:t>.</w:t>
      </w:r>
    </w:p>
    <w:p w14:paraId="519AFC1A" w14:textId="617412C2" w:rsidR="00735ACD" w:rsidRPr="00747BFF" w:rsidRDefault="00735ACD" w:rsidP="00747BFF">
      <w:pPr>
        <w:numPr>
          <w:ilvl w:val="0"/>
          <w:numId w:val="35"/>
        </w:numPr>
        <w:jc w:val="both"/>
        <w:rPr>
          <w:lang w:val="en-US"/>
        </w:rPr>
      </w:pPr>
      <w:r w:rsidRPr="00747BFF">
        <w:rPr>
          <w:lang w:val="en-US"/>
        </w:rPr>
        <w:t xml:space="preserve">Summarize </w:t>
      </w:r>
      <w:r w:rsidR="00747BFF" w:rsidRPr="00747BFF">
        <w:rPr>
          <w:lang w:val="en-US"/>
        </w:rPr>
        <w:t xml:space="preserve">the </w:t>
      </w:r>
      <w:r w:rsidRPr="00747BFF">
        <w:rPr>
          <w:lang w:val="en-US"/>
        </w:rPr>
        <w:t>regulatory aspect</w:t>
      </w:r>
      <w:r w:rsidR="00747BFF" w:rsidRPr="00747BFF">
        <w:rPr>
          <w:lang w:val="en-US"/>
        </w:rPr>
        <w:t xml:space="preserve">s that have to be considered for </w:t>
      </w:r>
      <w:r w:rsidRPr="00747BFF">
        <w:rPr>
          <w:lang w:val="en-US"/>
        </w:rPr>
        <w:t xml:space="preserve">deploying </w:t>
      </w:r>
      <w:r w:rsidR="00747BFF" w:rsidRPr="00747BFF">
        <w:rPr>
          <w:lang w:val="en-US"/>
        </w:rPr>
        <w:t xml:space="preserve">the identified duplex enhancements </w:t>
      </w:r>
      <w:r w:rsidRPr="00747BFF">
        <w:rPr>
          <w:lang w:val="en-US"/>
        </w:rPr>
        <w:t xml:space="preserve">in TDD </w:t>
      </w:r>
      <w:r w:rsidR="00B91DD8">
        <w:rPr>
          <w:lang w:val="en-US"/>
        </w:rPr>
        <w:t xml:space="preserve">unpaired spectrum </w:t>
      </w:r>
      <w:r w:rsidRPr="00747BFF">
        <w:rPr>
          <w:lang w:val="en-US"/>
        </w:rPr>
        <w:t>(RAN</w:t>
      </w:r>
      <w:r w:rsidR="0047732F">
        <w:rPr>
          <w:lang w:val="en-US"/>
        </w:rPr>
        <w:t>4</w:t>
      </w:r>
      <w:r w:rsidRPr="00747BFF">
        <w:rPr>
          <w:lang w:val="en-US"/>
        </w:rPr>
        <w:t>)</w:t>
      </w:r>
      <w:r w:rsidR="00874C6C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맑은 고딕"/>
          <w:bCs/>
          <w:lang w:eastAsia="ko-KR"/>
        </w:rPr>
        <w:t xml:space="preserve">Note: </w:t>
      </w:r>
      <w:r w:rsidR="00D72522">
        <w:rPr>
          <w:rFonts w:eastAsia="맑은 고딕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맑은 고딕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14:paraId="0C35078F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96FB258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14:paraId="7D19B90D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EDD14D1" w14:textId="7380C647" w:rsidR="00671684" w:rsidRPr="0040166F" w:rsidRDefault="00D613E3" w:rsidP="00234C08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Pr="00D613E3">
              <w:rPr>
                <w:i/>
              </w:rPr>
              <w:t xml:space="preserve">tudy on </w:t>
            </w:r>
            <w:r w:rsidR="00B93D15">
              <w:rPr>
                <w:i/>
              </w:rPr>
              <w:t xml:space="preserve">Evolution of </w:t>
            </w:r>
            <w:r w:rsidR="00684A02">
              <w:rPr>
                <w:i/>
              </w:rPr>
              <w:t xml:space="preserve">NR </w:t>
            </w:r>
            <w:r w:rsidR="00B93D15">
              <w:rPr>
                <w:i/>
              </w:rPr>
              <w:t>D</w:t>
            </w:r>
            <w:r w:rsidRPr="00D613E3">
              <w:rPr>
                <w:i/>
              </w:rPr>
              <w:t xml:space="preserve">uplex </w:t>
            </w:r>
            <w:r w:rsidR="00B93D15">
              <w:rPr>
                <w:i/>
              </w:rPr>
              <w:t>Operation</w:t>
            </w:r>
          </w:p>
        </w:tc>
        <w:tc>
          <w:tcPr>
            <w:tcW w:w="993" w:type="dxa"/>
          </w:tcPr>
          <w:p w14:paraId="627481BF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14:paraId="2AA264D7" w14:textId="179CAD78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F37765">
              <w:rPr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14:paraId="105B54AA" w14:textId="77777777" w:rsidR="0095733E" w:rsidRPr="0040166F" w:rsidRDefault="0095733E" w:rsidP="0095733E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14:paraId="1FDBBB18" w14:textId="7D7FCC79" w:rsidR="00671684" w:rsidRPr="0040166F" w:rsidRDefault="0095733E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9B9BBF6" w:rsidR="00D613E3" w:rsidRPr="00016515" w:rsidRDefault="00016515" w:rsidP="00D613E3">
      <w:pPr>
        <w:spacing w:after="0"/>
        <w:ind w:left="1134" w:right="-99"/>
        <w:rPr>
          <w:lang w:eastAsia="ko-KR"/>
        </w:rPr>
      </w:pPr>
      <w:r w:rsidRPr="00016515">
        <w:rPr>
          <w:rFonts w:eastAsia="DengXian" w:hint="eastAsia"/>
          <w:lang w:eastAsia="ko-KR"/>
        </w:rPr>
        <w:t>TBD</w:t>
      </w: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604EE6EA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  <w:r w:rsidR="001B599B">
        <w:rPr>
          <w:lang w:eastAsia="ko-KR"/>
        </w:rPr>
        <w:t>, RAN WG3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바탕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바탕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67168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48B04809" w:rsidR="00671684" w:rsidRPr="00B32F4D" w:rsidRDefault="00B546BC" w:rsidP="00620F87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7168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528557" w:rsidR="00671684" w:rsidRPr="00B32F4D" w:rsidRDefault="00FB3064" w:rsidP="00620F87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Verizon</w:t>
            </w:r>
          </w:p>
        </w:tc>
      </w:tr>
      <w:tr w:rsidR="0021111D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2E5B61D2" w:rsidR="0021111D" w:rsidRPr="00B32F4D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CMCC</w:t>
            </w:r>
          </w:p>
        </w:tc>
      </w:tr>
      <w:tr w:rsidR="0021111D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02C47728" w:rsidR="0021111D" w:rsidRPr="006C0BCB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Telecom Italia</w:t>
            </w:r>
          </w:p>
        </w:tc>
      </w:tr>
      <w:tr w:rsidR="0021111D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461BE00B" w:rsidR="0021111D" w:rsidRPr="004E64E9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NTT </w:t>
            </w:r>
            <w:r>
              <w:rPr>
                <w:rFonts w:eastAsia="맑은 고딕"/>
                <w:lang w:eastAsia="ko-KR"/>
              </w:rPr>
              <w:t>DOCOMO</w:t>
            </w:r>
          </w:p>
        </w:tc>
      </w:tr>
      <w:tr w:rsidR="0021111D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366EEDC6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Uplus</w:t>
            </w:r>
          </w:p>
        </w:tc>
      </w:tr>
      <w:tr w:rsidR="0021111D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58A4A55C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KT</w:t>
            </w:r>
            <w:r>
              <w:rPr>
                <w:rFonts w:eastAsia="맑은 고딕"/>
                <w:lang w:eastAsia="ko-KR"/>
              </w:rPr>
              <w:t>Corp.</w:t>
            </w:r>
          </w:p>
        </w:tc>
      </w:tr>
      <w:tr w:rsidR="0021111D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3F68B1DC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KDDI</w:t>
            </w:r>
          </w:p>
        </w:tc>
      </w:tr>
      <w:tr w:rsidR="0021111D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2E7C0CEE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 w:rsidRPr="00D41585">
              <w:rPr>
                <w:rFonts w:eastAsia="맑은 고딕" w:hint="eastAsia"/>
                <w:lang w:eastAsia="ko-KR"/>
              </w:rPr>
              <w:t>SKT</w:t>
            </w:r>
          </w:p>
        </w:tc>
      </w:tr>
      <w:tr w:rsidR="0021111D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6808CF4A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 w:rsidRPr="002F56CE">
              <w:rPr>
                <w:rFonts w:hint="eastAsia"/>
                <w:lang w:eastAsia="ko-KR"/>
              </w:rPr>
              <w:t>CHTTL</w:t>
            </w:r>
          </w:p>
        </w:tc>
      </w:tr>
      <w:tr w:rsidR="0021111D" w:rsidRPr="0040166F" w14:paraId="4FA8FF96" w14:textId="77777777" w:rsidTr="00FB3064">
        <w:trPr>
          <w:trHeight w:val="64"/>
          <w:jc w:val="center"/>
        </w:trPr>
        <w:tc>
          <w:tcPr>
            <w:tcW w:w="0" w:type="auto"/>
            <w:shd w:val="clear" w:color="auto" w:fill="auto"/>
          </w:tcPr>
          <w:p w14:paraId="00581EFA" w14:textId="35053901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21111D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24689D27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ETRI</w:t>
            </w:r>
          </w:p>
        </w:tc>
      </w:tr>
      <w:tr w:rsidR="0021111D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5C61A713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UESTC</w:t>
            </w:r>
          </w:p>
        </w:tc>
      </w:tr>
      <w:tr w:rsidR="0021111D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29536FCD" w:rsidR="0021111D" w:rsidRPr="005A7E16" w:rsidRDefault="0021111D" w:rsidP="0021111D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Yonsei University</w:t>
            </w:r>
          </w:p>
        </w:tc>
      </w:tr>
      <w:tr w:rsidR="0021111D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00F4D488" w:rsidR="0021111D" w:rsidRPr="00C86882" w:rsidRDefault="0021111D" w:rsidP="0021111D">
            <w:pPr>
              <w:pStyle w:val="TAL"/>
              <w:rPr>
                <w:rFonts w:eastAsia="맑은 고딕"/>
                <w:highlight w:val="yellow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Har</w:t>
            </w:r>
            <w:r>
              <w:rPr>
                <w:rFonts w:eastAsia="맑은 고딕"/>
                <w:lang w:eastAsia="ko-KR"/>
              </w:rPr>
              <w:t>man</w:t>
            </w:r>
          </w:p>
        </w:tc>
      </w:tr>
      <w:tr w:rsidR="0021111D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4B8A1CB4" w:rsidR="0021111D" w:rsidRPr="00C86882" w:rsidRDefault="0021111D" w:rsidP="0021111D">
            <w:pPr>
              <w:pStyle w:val="TAL"/>
              <w:rPr>
                <w:rFonts w:eastAsia="맑은 고딕"/>
                <w:highlight w:val="yellow"/>
                <w:lang w:eastAsia="ko-KR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21111D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0C7C012F" w:rsidR="0021111D" w:rsidRPr="00C86882" w:rsidRDefault="0021111D" w:rsidP="0021111D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21111D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0C461436" w:rsidR="0021111D" w:rsidRPr="00C86882" w:rsidRDefault="0021111D" w:rsidP="0021111D">
            <w:pPr>
              <w:pStyle w:val="TAL"/>
              <w:rPr>
                <w:highlight w:val="yellow"/>
                <w:lang w:eastAsia="ko-KR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21111D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77820E91" w:rsidR="0021111D" w:rsidRPr="00C86882" w:rsidRDefault="0021111D" w:rsidP="0021111D">
            <w:pPr>
              <w:pStyle w:val="TAL"/>
              <w:rPr>
                <w:highlight w:val="yellow"/>
                <w:lang w:eastAsia="ko-KR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21111D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375BE4C" w:rsidR="0021111D" w:rsidRPr="00C86882" w:rsidRDefault="0021111D" w:rsidP="0021111D">
            <w:pPr>
              <w:pStyle w:val="TAL"/>
              <w:rPr>
                <w:highlight w:val="yellow"/>
                <w:lang w:eastAsia="ko-KR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  <w:r>
              <w:rPr>
                <w:lang w:eastAsia="ko-KR"/>
              </w:rPr>
              <w:t>/</w:t>
            </w: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21111D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6712398E" w:rsidR="0021111D" w:rsidRPr="00B92D62" w:rsidRDefault="0021111D" w:rsidP="0021111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21111D" w:rsidRPr="0040166F" w14:paraId="63D614C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211957" w14:textId="4136F585" w:rsidR="0021111D" w:rsidRPr="00B92D62" w:rsidRDefault="0021111D" w:rsidP="0021111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21111D" w:rsidRPr="0040166F" w14:paraId="5E5EFC5D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C4A02ED" w14:textId="7475CF99" w:rsidR="0021111D" w:rsidRPr="00B92D62" w:rsidRDefault="0021111D" w:rsidP="0021111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21111D" w:rsidRPr="0040166F" w14:paraId="35D8E8B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A02508D" w14:textId="3EDC73B8" w:rsidR="0021111D" w:rsidRPr="00B92D62" w:rsidRDefault="009B4171" w:rsidP="007B162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Spreadtrum</w:t>
            </w:r>
            <w:r w:rsidR="004868F7">
              <w:rPr>
                <w:lang w:eastAsia="ko-KR"/>
              </w:rPr>
              <w:t xml:space="preserve"> </w:t>
            </w:r>
          </w:p>
        </w:tc>
      </w:tr>
      <w:tr w:rsidR="0021111D" w:rsidRPr="0040166F" w14:paraId="6BB7760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5F9A84" w14:textId="4C816E9C" w:rsidR="0021111D" w:rsidRPr="00B92D62" w:rsidRDefault="004E01FB" w:rsidP="0021111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21111D" w:rsidRPr="0040166F" w14:paraId="61FD40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EABDAFF" w14:textId="55A987AA" w:rsidR="0021111D" w:rsidRPr="00B92D62" w:rsidRDefault="00977C60" w:rsidP="0021111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21111D" w:rsidRPr="0040166F" w14:paraId="560DF38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0BAB712" w14:textId="13AEE348" w:rsidR="0021111D" w:rsidRPr="00B92D62" w:rsidRDefault="003A78F0" w:rsidP="0021111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3A78F0" w:rsidRPr="0040166F" w14:paraId="7AB8FD0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797843E" w14:textId="2A683B6C" w:rsidR="003A78F0" w:rsidRPr="00B92D62" w:rsidRDefault="00D81F5C" w:rsidP="0021111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D81F5C" w:rsidRPr="0040166F" w14:paraId="20BFE0B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6B67555" w14:textId="77777777" w:rsidR="00D81F5C" w:rsidRDefault="00D81F5C" w:rsidP="0021111D">
            <w:pPr>
              <w:pStyle w:val="TAL"/>
              <w:rPr>
                <w:rFonts w:hint="eastAsia"/>
                <w:lang w:eastAsia="ko-KR"/>
              </w:rPr>
            </w:pP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19860" w14:textId="77777777" w:rsidR="00032ED3" w:rsidRDefault="00032ED3">
      <w:r>
        <w:separator/>
      </w:r>
    </w:p>
  </w:endnote>
  <w:endnote w:type="continuationSeparator" w:id="0">
    <w:p w14:paraId="369F32A3" w14:textId="77777777" w:rsidR="00032ED3" w:rsidRDefault="0003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C6E8C" w14:textId="77777777" w:rsidR="00032ED3" w:rsidRDefault="00032ED3">
      <w:r>
        <w:separator/>
      </w:r>
    </w:p>
  </w:footnote>
  <w:footnote w:type="continuationSeparator" w:id="0">
    <w:p w14:paraId="00D6E464" w14:textId="77777777" w:rsidR="00032ED3" w:rsidRDefault="00032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20A"/>
    <w:rsid w:val="000132D1"/>
    <w:rsid w:val="000136C3"/>
    <w:rsid w:val="000156B9"/>
    <w:rsid w:val="00016515"/>
    <w:rsid w:val="000205C5"/>
    <w:rsid w:val="00025316"/>
    <w:rsid w:val="00026D88"/>
    <w:rsid w:val="00031048"/>
    <w:rsid w:val="00032ED3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3957"/>
    <w:rsid w:val="00064CB2"/>
    <w:rsid w:val="00066954"/>
    <w:rsid w:val="00066E3A"/>
    <w:rsid w:val="00067389"/>
    <w:rsid w:val="00067741"/>
    <w:rsid w:val="00072A56"/>
    <w:rsid w:val="00072F77"/>
    <w:rsid w:val="000747A2"/>
    <w:rsid w:val="00075FF4"/>
    <w:rsid w:val="00076B42"/>
    <w:rsid w:val="00080A50"/>
    <w:rsid w:val="00082CCB"/>
    <w:rsid w:val="0008497B"/>
    <w:rsid w:val="00084E35"/>
    <w:rsid w:val="00092726"/>
    <w:rsid w:val="000929B0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E2DF3"/>
    <w:rsid w:val="000E3253"/>
    <w:rsid w:val="000E55AD"/>
    <w:rsid w:val="000E630D"/>
    <w:rsid w:val="000F2244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92F"/>
    <w:rsid w:val="00127B5D"/>
    <w:rsid w:val="00130E3E"/>
    <w:rsid w:val="00131ADD"/>
    <w:rsid w:val="00135786"/>
    <w:rsid w:val="00136E10"/>
    <w:rsid w:val="00140F77"/>
    <w:rsid w:val="00146467"/>
    <w:rsid w:val="0014736F"/>
    <w:rsid w:val="00151B67"/>
    <w:rsid w:val="00153647"/>
    <w:rsid w:val="00155EE2"/>
    <w:rsid w:val="00160A92"/>
    <w:rsid w:val="00162032"/>
    <w:rsid w:val="00162D48"/>
    <w:rsid w:val="0016485D"/>
    <w:rsid w:val="00171925"/>
    <w:rsid w:val="0017228D"/>
    <w:rsid w:val="001730CC"/>
    <w:rsid w:val="00173998"/>
    <w:rsid w:val="00173B8E"/>
    <w:rsid w:val="00174617"/>
    <w:rsid w:val="001759A7"/>
    <w:rsid w:val="001808F9"/>
    <w:rsid w:val="00181454"/>
    <w:rsid w:val="00182021"/>
    <w:rsid w:val="00182769"/>
    <w:rsid w:val="00186A56"/>
    <w:rsid w:val="00192A6E"/>
    <w:rsid w:val="00197B21"/>
    <w:rsid w:val="001A3042"/>
    <w:rsid w:val="001A4192"/>
    <w:rsid w:val="001B54BF"/>
    <w:rsid w:val="001B599B"/>
    <w:rsid w:val="001C5C86"/>
    <w:rsid w:val="001C718D"/>
    <w:rsid w:val="001D0022"/>
    <w:rsid w:val="001D06FD"/>
    <w:rsid w:val="001D3D5C"/>
    <w:rsid w:val="001D4E97"/>
    <w:rsid w:val="001E14C4"/>
    <w:rsid w:val="001E29C8"/>
    <w:rsid w:val="001E4E8B"/>
    <w:rsid w:val="001E59F8"/>
    <w:rsid w:val="001F4E63"/>
    <w:rsid w:val="001F7EB4"/>
    <w:rsid w:val="002000C2"/>
    <w:rsid w:val="0020248E"/>
    <w:rsid w:val="00205F25"/>
    <w:rsid w:val="002110FA"/>
    <w:rsid w:val="0021111D"/>
    <w:rsid w:val="00220083"/>
    <w:rsid w:val="002212C4"/>
    <w:rsid w:val="00221B1E"/>
    <w:rsid w:val="00222FCB"/>
    <w:rsid w:val="00230390"/>
    <w:rsid w:val="00232EBD"/>
    <w:rsid w:val="00234B2B"/>
    <w:rsid w:val="00234C08"/>
    <w:rsid w:val="00240DCD"/>
    <w:rsid w:val="002415B9"/>
    <w:rsid w:val="002424E4"/>
    <w:rsid w:val="0024302C"/>
    <w:rsid w:val="00243276"/>
    <w:rsid w:val="00243C9B"/>
    <w:rsid w:val="0024751A"/>
    <w:rsid w:val="0024786B"/>
    <w:rsid w:val="002478F1"/>
    <w:rsid w:val="00251D80"/>
    <w:rsid w:val="00254FA3"/>
    <w:rsid w:val="00254FB5"/>
    <w:rsid w:val="00256269"/>
    <w:rsid w:val="002640E5"/>
    <w:rsid w:val="0026436F"/>
    <w:rsid w:val="00265C7F"/>
    <w:rsid w:val="0026606E"/>
    <w:rsid w:val="00276403"/>
    <w:rsid w:val="00280327"/>
    <w:rsid w:val="00282526"/>
    <w:rsid w:val="00293E23"/>
    <w:rsid w:val="0029431E"/>
    <w:rsid w:val="002A14B4"/>
    <w:rsid w:val="002A14CC"/>
    <w:rsid w:val="002A616A"/>
    <w:rsid w:val="002B0100"/>
    <w:rsid w:val="002B2FAB"/>
    <w:rsid w:val="002B3C90"/>
    <w:rsid w:val="002B3D71"/>
    <w:rsid w:val="002C1C50"/>
    <w:rsid w:val="002C70CB"/>
    <w:rsid w:val="002D0111"/>
    <w:rsid w:val="002D3C28"/>
    <w:rsid w:val="002D62D5"/>
    <w:rsid w:val="002E160E"/>
    <w:rsid w:val="002E544B"/>
    <w:rsid w:val="002E661C"/>
    <w:rsid w:val="002E666A"/>
    <w:rsid w:val="002E6A7D"/>
    <w:rsid w:val="002E7A9E"/>
    <w:rsid w:val="002F05EF"/>
    <w:rsid w:val="002F3C41"/>
    <w:rsid w:val="002F56CE"/>
    <w:rsid w:val="002F6C5C"/>
    <w:rsid w:val="0030045C"/>
    <w:rsid w:val="00303240"/>
    <w:rsid w:val="003205AD"/>
    <w:rsid w:val="0033027D"/>
    <w:rsid w:val="003348B9"/>
    <w:rsid w:val="00335FB2"/>
    <w:rsid w:val="003407CB"/>
    <w:rsid w:val="00343973"/>
    <w:rsid w:val="00344158"/>
    <w:rsid w:val="0034425A"/>
    <w:rsid w:val="00344E19"/>
    <w:rsid w:val="00346100"/>
    <w:rsid w:val="00346512"/>
    <w:rsid w:val="00347716"/>
    <w:rsid w:val="00347B74"/>
    <w:rsid w:val="00354196"/>
    <w:rsid w:val="00355CB6"/>
    <w:rsid w:val="00363C5E"/>
    <w:rsid w:val="00366257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5E6D"/>
    <w:rsid w:val="003A78F0"/>
    <w:rsid w:val="003A7D59"/>
    <w:rsid w:val="003B3548"/>
    <w:rsid w:val="003B3A93"/>
    <w:rsid w:val="003B6E07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4B62"/>
    <w:rsid w:val="003E5D2B"/>
    <w:rsid w:val="003E6E68"/>
    <w:rsid w:val="003F04C7"/>
    <w:rsid w:val="003F268E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123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73008"/>
    <w:rsid w:val="0047370C"/>
    <w:rsid w:val="00476001"/>
    <w:rsid w:val="0047732F"/>
    <w:rsid w:val="00480F3A"/>
    <w:rsid w:val="0048114A"/>
    <w:rsid w:val="0048267C"/>
    <w:rsid w:val="00483829"/>
    <w:rsid w:val="00483AAA"/>
    <w:rsid w:val="00484A7E"/>
    <w:rsid w:val="004868F7"/>
    <w:rsid w:val="004876B9"/>
    <w:rsid w:val="0049278B"/>
    <w:rsid w:val="00493A79"/>
    <w:rsid w:val="00495840"/>
    <w:rsid w:val="00495BA9"/>
    <w:rsid w:val="00497165"/>
    <w:rsid w:val="004A40BE"/>
    <w:rsid w:val="004A63D2"/>
    <w:rsid w:val="004A6A60"/>
    <w:rsid w:val="004B0BE9"/>
    <w:rsid w:val="004B227E"/>
    <w:rsid w:val="004B448D"/>
    <w:rsid w:val="004B4FF4"/>
    <w:rsid w:val="004B577B"/>
    <w:rsid w:val="004C0726"/>
    <w:rsid w:val="004C594F"/>
    <w:rsid w:val="004C634D"/>
    <w:rsid w:val="004C79B0"/>
    <w:rsid w:val="004D24B9"/>
    <w:rsid w:val="004E01FB"/>
    <w:rsid w:val="004E1A0C"/>
    <w:rsid w:val="004E2CE2"/>
    <w:rsid w:val="004E5172"/>
    <w:rsid w:val="004E64E9"/>
    <w:rsid w:val="004E6F8A"/>
    <w:rsid w:val="004E7EAB"/>
    <w:rsid w:val="00501091"/>
    <w:rsid w:val="00502CA1"/>
    <w:rsid w:val="00502CD2"/>
    <w:rsid w:val="00504E33"/>
    <w:rsid w:val="005112F0"/>
    <w:rsid w:val="00535494"/>
    <w:rsid w:val="005367C8"/>
    <w:rsid w:val="0054194D"/>
    <w:rsid w:val="0054614E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3F"/>
    <w:rsid w:val="005776C6"/>
    <w:rsid w:val="005801D4"/>
    <w:rsid w:val="00585384"/>
    <w:rsid w:val="00586951"/>
    <w:rsid w:val="00590087"/>
    <w:rsid w:val="00590960"/>
    <w:rsid w:val="005A032D"/>
    <w:rsid w:val="005A7E16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4A02"/>
    <w:rsid w:val="006911FA"/>
    <w:rsid w:val="006A0753"/>
    <w:rsid w:val="006A0EF8"/>
    <w:rsid w:val="006A2299"/>
    <w:rsid w:val="006A3362"/>
    <w:rsid w:val="006A45BA"/>
    <w:rsid w:val="006B17DC"/>
    <w:rsid w:val="006B4280"/>
    <w:rsid w:val="006B4B1C"/>
    <w:rsid w:val="006B6A40"/>
    <w:rsid w:val="006C0BCB"/>
    <w:rsid w:val="006C124F"/>
    <w:rsid w:val="006C3B17"/>
    <w:rsid w:val="006C3E79"/>
    <w:rsid w:val="006C4991"/>
    <w:rsid w:val="006C5164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62BE"/>
    <w:rsid w:val="00717C87"/>
    <w:rsid w:val="00722267"/>
    <w:rsid w:val="00723786"/>
    <w:rsid w:val="0072708D"/>
    <w:rsid w:val="007315C7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388B"/>
    <w:rsid w:val="007638F6"/>
    <w:rsid w:val="00764B84"/>
    <w:rsid w:val="00765028"/>
    <w:rsid w:val="00766256"/>
    <w:rsid w:val="0076776A"/>
    <w:rsid w:val="00770BED"/>
    <w:rsid w:val="007727A0"/>
    <w:rsid w:val="0077674F"/>
    <w:rsid w:val="00776921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B0F49"/>
    <w:rsid w:val="007B1292"/>
    <w:rsid w:val="007B141B"/>
    <w:rsid w:val="007B1625"/>
    <w:rsid w:val="007B46E5"/>
    <w:rsid w:val="007C3B06"/>
    <w:rsid w:val="007C3F7B"/>
    <w:rsid w:val="007C4D71"/>
    <w:rsid w:val="007C4E3D"/>
    <w:rsid w:val="007C78F7"/>
    <w:rsid w:val="007C7E14"/>
    <w:rsid w:val="007D03D2"/>
    <w:rsid w:val="007D1AB2"/>
    <w:rsid w:val="007D36CF"/>
    <w:rsid w:val="007E24DE"/>
    <w:rsid w:val="007E57D7"/>
    <w:rsid w:val="007F0054"/>
    <w:rsid w:val="007F0474"/>
    <w:rsid w:val="007F1E48"/>
    <w:rsid w:val="007F2502"/>
    <w:rsid w:val="007F2949"/>
    <w:rsid w:val="007F522E"/>
    <w:rsid w:val="007F7421"/>
    <w:rsid w:val="00800A46"/>
    <w:rsid w:val="00801F7F"/>
    <w:rsid w:val="00813C1F"/>
    <w:rsid w:val="008168E2"/>
    <w:rsid w:val="00816D04"/>
    <w:rsid w:val="00820649"/>
    <w:rsid w:val="00822253"/>
    <w:rsid w:val="008254B6"/>
    <w:rsid w:val="00830E05"/>
    <w:rsid w:val="008340D7"/>
    <w:rsid w:val="00834A60"/>
    <w:rsid w:val="008378E9"/>
    <w:rsid w:val="00843EDE"/>
    <w:rsid w:val="00846685"/>
    <w:rsid w:val="008473A4"/>
    <w:rsid w:val="00850705"/>
    <w:rsid w:val="00856C78"/>
    <w:rsid w:val="00857302"/>
    <w:rsid w:val="008635EE"/>
    <w:rsid w:val="00863E89"/>
    <w:rsid w:val="00872B3B"/>
    <w:rsid w:val="00874C6C"/>
    <w:rsid w:val="00881C50"/>
    <w:rsid w:val="0088222A"/>
    <w:rsid w:val="00882412"/>
    <w:rsid w:val="008835FC"/>
    <w:rsid w:val="00886725"/>
    <w:rsid w:val="00886AC4"/>
    <w:rsid w:val="008901F6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519F"/>
    <w:rsid w:val="008C0E78"/>
    <w:rsid w:val="008C2A32"/>
    <w:rsid w:val="008C537F"/>
    <w:rsid w:val="008D658B"/>
    <w:rsid w:val="008F6031"/>
    <w:rsid w:val="009045BA"/>
    <w:rsid w:val="009126DE"/>
    <w:rsid w:val="00914279"/>
    <w:rsid w:val="00922098"/>
    <w:rsid w:val="00922DE0"/>
    <w:rsid w:val="00922FCB"/>
    <w:rsid w:val="009239E6"/>
    <w:rsid w:val="0092482A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5733E"/>
    <w:rsid w:val="00965C5F"/>
    <w:rsid w:val="00967838"/>
    <w:rsid w:val="00972DB5"/>
    <w:rsid w:val="00977C60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1217"/>
    <w:rsid w:val="009B1936"/>
    <w:rsid w:val="009B314C"/>
    <w:rsid w:val="009B4171"/>
    <w:rsid w:val="009B493F"/>
    <w:rsid w:val="009B7365"/>
    <w:rsid w:val="009C2977"/>
    <w:rsid w:val="009C2DCC"/>
    <w:rsid w:val="009D12D3"/>
    <w:rsid w:val="009D3CC3"/>
    <w:rsid w:val="009D3F77"/>
    <w:rsid w:val="009E1B95"/>
    <w:rsid w:val="009E6C21"/>
    <w:rsid w:val="009F215F"/>
    <w:rsid w:val="009F7959"/>
    <w:rsid w:val="009F7E08"/>
    <w:rsid w:val="00A00E82"/>
    <w:rsid w:val="00A01CFF"/>
    <w:rsid w:val="00A02072"/>
    <w:rsid w:val="00A03591"/>
    <w:rsid w:val="00A05B09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4D6A"/>
    <w:rsid w:val="00A34EAF"/>
    <w:rsid w:val="00A35110"/>
    <w:rsid w:val="00A36378"/>
    <w:rsid w:val="00A40015"/>
    <w:rsid w:val="00A40B4D"/>
    <w:rsid w:val="00A44496"/>
    <w:rsid w:val="00A46ECE"/>
    <w:rsid w:val="00A47445"/>
    <w:rsid w:val="00A50C63"/>
    <w:rsid w:val="00A52A51"/>
    <w:rsid w:val="00A576C0"/>
    <w:rsid w:val="00A63B62"/>
    <w:rsid w:val="00A6423F"/>
    <w:rsid w:val="00A6656B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A451D"/>
    <w:rsid w:val="00AB58BF"/>
    <w:rsid w:val="00AB67B4"/>
    <w:rsid w:val="00AB7525"/>
    <w:rsid w:val="00AC04DC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19FF"/>
    <w:rsid w:val="00AF5B70"/>
    <w:rsid w:val="00AF7FA9"/>
    <w:rsid w:val="00B01ACB"/>
    <w:rsid w:val="00B01D20"/>
    <w:rsid w:val="00B03AF5"/>
    <w:rsid w:val="00B03C01"/>
    <w:rsid w:val="00B078D6"/>
    <w:rsid w:val="00B100FE"/>
    <w:rsid w:val="00B1248D"/>
    <w:rsid w:val="00B13B98"/>
    <w:rsid w:val="00B14709"/>
    <w:rsid w:val="00B20BB2"/>
    <w:rsid w:val="00B2171F"/>
    <w:rsid w:val="00B23ED4"/>
    <w:rsid w:val="00B2743D"/>
    <w:rsid w:val="00B27987"/>
    <w:rsid w:val="00B3015C"/>
    <w:rsid w:val="00B3066D"/>
    <w:rsid w:val="00B32F4D"/>
    <w:rsid w:val="00B330EB"/>
    <w:rsid w:val="00B344D8"/>
    <w:rsid w:val="00B3512A"/>
    <w:rsid w:val="00B377E4"/>
    <w:rsid w:val="00B418F4"/>
    <w:rsid w:val="00B439B9"/>
    <w:rsid w:val="00B4589B"/>
    <w:rsid w:val="00B47225"/>
    <w:rsid w:val="00B47A28"/>
    <w:rsid w:val="00B522A0"/>
    <w:rsid w:val="00B546BC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2D62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2EB0"/>
    <w:rsid w:val="00BB5675"/>
    <w:rsid w:val="00BB5EBF"/>
    <w:rsid w:val="00BC1824"/>
    <w:rsid w:val="00BC185F"/>
    <w:rsid w:val="00BC52B9"/>
    <w:rsid w:val="00BC642A"/>
    <w:rsid w:val="00BD50D0"/>
    <w:rsid w:val="00BE51D0"/>
    <w:rsid w:val="00BE574C"/>
    <w:rsid w:val="00BF4971"/>
    <w:rsid w:val="00BF55E7"/>
    <w:rsid w:val="00BF7C9D"/>
    <w:rsid w:val="00C00533"/>
    <w:rsid w:val="00C01B0B"/>
    <w:rsid w:val="00C01E8C"/>
    <w:rsid w:val="00C02B32"/>
    <w:rsid w:val="00C02DF6"/>
    <w:rsid w:val="00C03CFE"/>
    <w:rsid w:val="00C03E01"/>
    <w:rsid w:val="00C04EEC"/>
    <w:rsid w:val="00C04FFD"/>
    <w:rsid w:val="00C06BA7"/>
    <w:rsid w:val="00C108B0"/>
    <w:rsid w:val="00C12E73"/>
    <w:rsid w:val="00C16DD3"/>
    <w:rsid w:val="00C203A4"/>
    <w:rsid w:val="00C23582"/>
    <w:rsid w:val="00C2724D"/>
    <w:rsid w:val="00C27CA9"/>
    <w:rsid w:val="00C317E7"/>
    <w:rsid w:val="00C31905"/>
    <w:rsid w:val="00C3473B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7C50"/>
    <w:rsid w:val="00C613F7"/>
    <w:rsid w:val="00C642C6"/>
    <w:rsid w:val="00C715CA"/>
    <w:rsid w:val="00C72AF0"/>
    <w:rsid w:val="00C73456"/>
    <w:rsid w:val="00C7495D"/>
    <w:rsid w:val="00C77CE9"/>
    <w:rsid w:val="00C803A3"/>
    <w:rsid w:val="00C80EF4"/>
    <w:rsid w:val="00C85E61"/>
    <w:rsid w:val="00C86882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100B"/>
    <w:rsid w:val="00CF13A3"/>
    <w:rsid w:val="00CF1858"/>
    <w:rsid w:val="00CF6810"/>
    <w:rsid w:val="00D06117"/>
    <w:rsid w:val="00D07298"/>
    <w:rsid w:val="00D24760"/>
    <w:rsid w:val="00D247B4"/>
    <w:rsid w:val="00D31CC8"/>
    <w:rsid w:val="00D32678"/>
    <w:rsid w:val="00D35A05"/>
    <w:rsid w:val="00D367F0"/>
    <w:rsid w:val="00D41585"/>
    <w:rsid w:val="00D42082"/>
    <w:rsid w:val="00D43411"/>
    <w:rsid w:val="00D4411B"/>
    <w:rsid w:val="00D521C1"/>
    <w:rsid w:val="00D52657"/>
    <w:rsid w:val="00D57407"/>
    <w:rsid w:val="00D613E3"/>
    <w:rsid w:val="00D6457A"/>
    <w:rsid w:val="00D67104"/>
    <w:rsid w:val="00D71F40"/>
    <w:rsid w:val="00D72522"/>
    <w:rsid w:val="00D72896"/>
    <w:rsid w:val="00D77416"/>
    <w:rsid w:val="00D80FC6"/>
    <w:rsid w:val="00D81F5C"/>
    <w:rsid w:val="00D8552B"/>
    <w:rsid w:val="00D8707A"/>
    <w:rsid w:val="00D90229"/>
    <w:rsid w:val="00D91772"/>
    <w:rsid w:val="00D94917"/>
    <w:rsid w:val="00DA2F81"/>
    <w:rsid w:val="00DA3B4D"/>
    <w:rsid w:val="00DA74F3"/>
    <w:rsid w:val="00DB08B7"/>
    <w:rsid w:val="00DB21C9"/>
    <w:rsid w:val="00DB39D9"/>
    <w:rsid w:val="00DB3FE5"/>
    <w:rsid w:val="00DB44C9"/>
    <w:rsid w:val="00DB5C5E"/>
    <w:rsid w:val="00DB69F3"/>
    <w:rsid w:val="00DC4907"/>
    <w:rsid w:val="00DC4A05"/>
    <w:rsid w:val="00DC4F90"/>
    <w:rsid w:val="00DD017C"/>
    <w:rsid w:val="00DD397A"/>
    <w:rsid w:val="00DD58B7"/>
    <w:rsid w:val="00DD6699"/>
    <w:rsid w:val="00DE0AB8"/>
    <w:rsid w:val="00DE0C99"/>
    <w:rsid w:val="00DE3393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2C6A"/>
    <w:rsid w:val="00E033E0"/>
    <w:rsid w:val="00E10269"/>
    <w:rsid w:val="00E1026B"/>
    <w:rsid w:val="00E13CB2"/>
    <w:rsid w:val="00E20C37"/>
    <w:rsid w:val="00E2179B"/>
    <w:rsid w:val="00E23693"/>
    <w:rsid w:val="00E46FEF"/>
    <w:rsid w:val="00E50C99"/>
    <w:rsid w:val="00E52C57"/>
    <w:rsid w:val="00E55142"/>
    <w:rsid w:val="00E57E7D"/>
    <w:rsid w:val="00E61F3F"/>
    <w:rsid w:val="00E62E7D"/>
    <w:rsid w:val="00E64D2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1665C"/>
    <w:rsid w:val="00F203C7"/>
    <w:rsid w:val="00F215E2"/>
    <w:rsid w:val="00F21E3F"/>
    <w:rsid w:val="00F23304"/>
    <w:rsid w:val="00F26EAD"/>
    <w:rsid w:val="00F31E11"/>
    <w:rsid w:val="00F31E22"/>
    <w:rsid w:val="00F3681A"/>
    <w:rsid w:val="00F37765"/>
    <w:rsid w:val="00F41A27"/>
    <w:rsid w:val="00F4338D"/>
    <w:rsid w:val="00F440D3"/>
    <w:rsid w:val="00F446AC"/>
    <w:rsid w:val="00F46EAF"/>
    <w:rsid w:val="00F575AC"/>
    <w:rsid w:val="00F575C7"/>
    <w:rsid w:val="00F5774F"/>
    <w:rsid w:val="00F62688"/>
    <w:rsid w:val="00F65FE2"/>
    <w:rsid w:val="00F71D01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3064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3F0C"/>
    <w:rsid w:val="00FF44B0"/>
    <w:rsid w:val="00FF51DC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DE89C137-4F84-4B78-87B7-A1181AF8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Char"/>
    <w:rsid w:val="003775DB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f3"/>
    <w:rsid w:val="003775DB"/>
    <w:rPr>
      <w:rFonts w:ascii="SimSun" w:eastAsia="SimSun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맑은 고딕" w:cs="바탕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4">
    <w:name w:val="List Paragraph"/>
    <w:basedOn w:val="a"/>
    <w:link w:val="Char0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5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0">
    <w:name w:val="목록 단락 Char"/>
    <w:link w:val="af4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character" w:customStyle="1" w:styleId="UnresolvedMention">
    <w:name w:val="Unresolved Mention"/>
    <w:basedOn w:val="a0"/>
    <w:uiPriority w:val="99"/>
    <w:semiHidden/>
    <w:unhideWhenUsed/>
    <w:rsid w:val="00063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93A49-A4AF-4ED7-86CF-C4F616E7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지형주/표준연구팀(SR)/Principal Engineer/삼성전자</cp:lastModifiedBy>
  <cp:revision>2</cp:revision>
  <cp:lastPrinted>2000-02-29T03:31:00Z</cp:lastPrinted>
  <dcterms:created xsi:type="dcterms:W3CDTF">2021-11-29T13:45:00Z</dcterms:created>
  <dcterms:modified xsi:type="dcterms:W3CDTF">2021-11-29T13:45:00Z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